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7210E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HENDRY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0CDBF58C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Heydon</w:t>
      </w:r>
      <w:proofErr w:type="spellEnd"/>
      <w:r>
        <w:rPr>
          <w:rStyle w:val="s1"/>
        </w:rPr>
        <w:t>, Norfolk.</w:t>
      </w:r>
    </w:p>
    <w:p w14:paraId="6D67BF11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</w:p>
    <w:p w14:paraId="4019ECC2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</w:p>
    <w:p w14:paraId="3D9C9270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3AAAA2DD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581512">
        <w:rPr>
          <w:rStyle w:val="s1"/>
        </w:rPr>
        <w:t>(</w:t>
      </w:r>
      <w:hyperlink r:id="rId6" w:history="1">
        <w:r w:rsidRPr="00581512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</w:t>
      </w:r>
      <w:r>
        <w:rPr>
          <w:rStyle w:val="s1"/>
        </w:rPr>
        <w:t>91)</w:t>
      </w:r>
    </w:p>
    <w:p w14:paraId="3F36B966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</w:p>
    <w:p w14:paraId="317351FA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</w:p>
    <w:p w14:paraId="301CA815" w14:textId="77777777" w:rsidR="00D77D83" w:rsidRDefault="00D77D83" w:rsidP="00D77D8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17 September 2021</w:t>
      </w:r>
    </w:p>
    <w:p w14:paraId="6FAB79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10A6E" w14:textId="77777777" w:rsidR="00D77D83" w:rsidRDefault="00D77D83" w:rsidP="009139A6">
      <w:r>
        <w:separator/>
      </w:r>
    </w:p>
  </w:endnote>
  <w:endnote w:type="continuationSeparator" w:id="0">
    <w:p w14:paraId="720E644B" w14:textId="77777777" w:rsidR="00D77D83" w:rsidRDefault="00D77D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2E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AC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42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E56FC" w14:textId="77777777" w:rsidR="00D77D83" w:rsidRDefault="00D77D83" w:rsidP="009139A6">
      <w:r>
        <w:separator/>
      </w:r>
    </w:p>
  </w:footnote>
  <w:footnote w:type="continuationSeparator" w:id="0">
    <w:p w14:paraId="5BCF4204" w14:textId="77777777" w:rsidR="00D77D83" w:rsidRDefault="00D77D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5CE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3B5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01F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D83"/>
    <w:rsid w:val="000666E0"/>
    <w:rsid w:val="002510B7"/>
    <w:rsid w:val="00581512"/>
    <w:rsid w:val="005C130B"/>
    <w:rsid w:val="00826F5C"/>
    <w:rsid w:val="009139A6"/>
    <w:rsid w:val="009448BB"/>
    <w:rsid w:val="00A3176C"/>
    <w:rsid w:val="00AE65F8"/>
    <w:rsid w:val="00BA00AB"/>
    <w:rsid w:val="00CB4ED9"/>
    <w:rsid w:val="00D77D8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1567B"/>
  <w15:chartTrackingRefBased/>
  <w15:docId w15:val="{58673BA6-2FF7-4F49-B051-8E53C874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77D83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D77D8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2021-10-07T09:30:00Z</dcterms:created>
  <dcterms:modified xsi:type="dcterms:W3CDTF">2021-10-07T09:31:00Z</dcterms:modified>
</cp:coreProperties>
</file>